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198_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mplementierung und Wartung eines Zutrittskontrollsystem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plementierung und Wartung eines Zutrittkontrollsystem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